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55F60" w14:textId="13056274" w:rsidR="00AD4AD9" w:rsidRPr="007F05E6" w:rsidRDefault="00AD4AD9" w:rsidP="00474F67">
      <w:pPr>
        <w:pStyle w:val="Unittitle"/>
      </w:pPr>
      <w:r>
        <w:t>10.</w:t>
      </w:r>
      <w:r w:rsidRPr="00FF4100">
        <w:t xml:space="preserve"> </w:t>
      </w:r>
      <w:r w:rsidRPr="00CB3374">
        <w:t xml:space="preserve">Digital </w:t>
      </w:r>
      <w:r>
        <w:t>t</w:t>
      </w:r>
      <w:r w:rsidRPr="00CB3374">
        <w:t xml:space="preserve">echnology in </w:t>
      </w:r>
      <w:r>
        <w:t>c</w:t>
      </w:r>
      <w:r w:rsidRPr="00CB3374">
        <w:t>onstruction</w:t>
      </w:r>
    </w:p>
    <w:p w14:paraId="29089FCC" w14:textId="0C661D85" w:rsidR="00AD4AD9" w:rsidRPr="00692A45" w:rsidRDefault="00AD4AD9" w:rsidP="001F2F64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Smart buildings (learner)</w:t>
      </w:r>
    </w:p>
    <w:p w14:paraId="4AE7183F" w14:textId="33B90DBA" w:rsidR="00AD4AD9" w:rsidRDefault="00AD4AD9" w:rsidP="004D0A5C">
      <w:pPr>
        <w:pStyle w:val="Answer"/>
        <w:ind w:left="0"/>
      </w:pPr>
      <w:r>
        <w:t>Research</w:t>
      </w:r>
      <w:r w:rsidRPr="004D0A5C">
        <w:t xml:space="preserve"> </w:t>
      </w:r>
      <w:r>
        <w:t xml:space="preserve">smart buildings and how buildings learn.  Read the article and answer the questions. </w:t>
      </w:r>
    </w:p>
    <w:p w14:paraId="1E9A04A4" w14:textId="77777777" w:rsidR="00AD4AD9" w:rsidRDefault="00AD4AD9" w:rsidP="004D0A5C">
      <w:pPr>
        <w:pStyle w:val="Answer"/>
        <w:ind w:left="0"/>
      </w:pPr>
      <w:hyperlink r:id="rId7" w:history="1">
        <w:r w:rsidRPr="006819DC">
          <w:rPr>
            <w:rStyle w:val="Hyperlink"/>
          </w:rPr>
          <w:t>https://facilityexecutive.com/2017/12/how-buildings-learn-machine-learning/</w:t>
        </w:r>
      </w:hyperlink>
    </w:p>
    <w:p w14:paraId="15B0B7FC" w14:textId="77777777" w:rsidR="00AD4AD9" w:rsidRDefault="00AD4AD9" w:rsidP="004D0A5C">
      <w:pPr>
        <w:pStyle w:val="Answer"/>
        <w:ind w:left="0"/>
      </w:pPr>
    </w:p>
    <w:p w14:paraId="378EFF10" w14:textId="77777777" w:rsidR="00AD4AD9" w:rsidRDefault="00AD4AD9" w:rsidP="00AD4AD9">
      <w:pPr>
        <w:pStyle w:val="Answer"/>
        <w:numPr>
          <w:ilvl w:val="0"/>
          <w:numId w:val="35"/>
        </w:numPr>
      </w:pPr>
      <w:r>
        <w:t xml:space="preserve">What is an algorithm? </w:t>
      </w:r>
    </w:p>
    <w:p w14:paraId="03DBCB5A" w14:textId="77777777" w:rsidR="00AD4AD9" w:rsidRDefault="00AD4AD9" w:rsidP="006C5E1F">
      <w:pPr>
        <w:pStyle w:val="Answer"/>
        <w:ind w:left="720"/>
      </w:pPr>
    </w:p>
    <w:p w14:paraId="2214FA90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19DD2900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547AB1CD" w14:textId="77777777" w:rsidR="00AD4AD9" w:rsidRDefault="00AD4AD9" w:rsidP="004D0A5C">
      <w:pPr>
        <w:pStyle w:val="Answer"/>
        <w:ind w:left="0"/>
      </w:pPr>
    </w:p>
    <w:p w14:paraId="0203E649" w14:textId="77777777" w:rsidR="00AD4AD9" w:rsidRDefault="00AD4AD9" w:rsidP="00AD4AD9">
      <w:pPr>
        <w:pStyle w:val="Answer"/>
        <w:numPr>
          <w:ilvl w:val="0"/>
          <w:numId w:val="35"/>
        </w:numPr>
      </w:pPr>
      <w:r>
        <w:t xml:space="preserve">What is machine learning? </w:t>
      </w:r>
    </w:p>
    <w:p w14:paraId="6AA625B4" w14:textId="77777777" w:rsidR="00AD4AD9" w:rsidRDefault="00AD4AD9" w:rsidP="006C5E1F">
      <w:pPr>
        <w:pStyle w:val="Answer"/>
      </w:pPr>
    </w:p>
    <w:p w14:paraId="03016A86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68605205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523784A0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36E7D3CE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76B54BF7" w14:textId="77777777" w:rsidR="00AD4AD9" w:rsidRDefault="00AD4AD9" w:rsidP="004D0A5C">
      <w:pPr>
        <w:pStyle w:val="Answer"/>
        <w:ind w:left="0"/>
      </w:pPr>
    </w:p>
    <w:p w14:paraId="24304389" w14:textId="77777777" w:rsidR="00AD4AD9" w:rsidRDefault="00AD4AD9" w:rsidP="00AD4AD9">
      <w:pPr>
        <w:pStyle w:val="Answer"/>
        <w:numPr>
          <w:ilvl w:val="0"/>
          <w:numId w:val="35"/>
        </w:numPr>
      </w:pPr>
      <w:r>
        <w:t>Explain supervised learning.</w:t>
      </w:r>
    </w:p>
    <w:p w14:paraId="6A9B9B89" w14:textId="77777777" w:rsidR="00AD4AD9" w:rsidRDefault="00AD4AD9" w:rsidP="00C52FE7">
      <w:pPr>
        <w:pStyle w:val="Answer"/>
        <w:ind w:left="0"/>
      </w:pPr>
    </w:p>
    <w:p w14:paraId="6EAABC85" w14:textId="77777777" w:rsidR="00AD4AD9" w:rsidRDefault="00AD4AD9" w:rsidP="00C52FE7">
      <w:pPr>
        <w:pStyle w:val="Answer"/>
        <w:ind w:left="0"/>
        <w:rPr>
          <w:color w:val="FF0000"/>
        </w:rPr>
      </w:pPr>
    </w:p>
    <w:p w14:paraId="270F2DC8" w14:textId="77777777" w:rsidR="00AD4AD9" w:rsidRDefault="00AD4AD9" w:rsidP="00C52FE7">
      <w:pPr>
        <w:pStyle w:val="Answer"/>
        <w:ind w:left="0"/>
        <w:rPr>
          <w:color w:val="FF0000"/>
        </w:rPr>
      </w:pPr>
    </w:p>
    <w:p w14:paraId="0C5C280D" w14:textId="77777777" w:rsidR="00AD4AD9" w:rsidRDefault="00AD4AD9" w:rsidP="00C52FE7">
      <w:pPr>
        <w:pStyle w:val="Answer"/>
        <w:ind w:left="0"/>
        <w:rPr>
          <w:color w:val="FF0000"/>
        </w:rPr>
      </w:pPr>
    </w:p>
    <w:p w14:paraId="46793EC2" w14:textId="77777777" w:rsidR="00AD4AD9" w:rsidRDefault="00AD4AD9" w:rsidP="00C52FE7">
      <w:pPr>
        <w:pStyle w:val="Answer"/>
        <w:ind w:left="0"/>
        <w:rPr>
          <w:color w:val="FF0000"/>
        </w:rPr>
      </w:pPr>
    </w:p>
    <w:p w14:paraId="34696F9F" w14:textId="77777777" w:rsidR="00AD4AD9" w:rsidRDefault="00AD4AD9" w:rsidP="00C52FE7">
      <w:pPr>
        <w:pStyle w:val="Answer"/>
        <w:ind w:left="0"/>
        <w:rPr>
          <w:color w:val="FF0000"/>
        </w:rPr>
      </w:pPr>
    </w:p>
    <w:p w14:paraId="4BEBE3C1" w14:textId="77777777" w:rsidR="00AD4AD9" w:rsidRDefault="00AD4AD9" w:rsidP="00C52FE7">
      <w:pPr>
        <w:pStyle w:val="Answer"/>
        <w:ind w:left="0"/>
      </w:pPr>
    </w:p>
    <w:p w14:paraId="338D3769" w14:textId="77777777" w:rsidR="00AD4AD9" w:rsidRDefault="00AD4AD9" w:rsidP="00AD4AD9">
      <w:pPr>
        <w:pStyle w:val="Answer"/>
        <w:numPr>
          <w:ilvl w:val="0"/>
          <w:numId w:val="35"/>
        </w:numPr>
      </w:pPr>
      <w:r>
        <w:t xml:space="preserve">Explain unsupervised learning. </w:t>
      </w:r>
    </w:p>
    <w:p w14:paraId="4B9377E2" w14:textId="77777777" w:rsidR="00AD4AD9" w:rsidRDefault="00AD4AD9" w:rsidP="004D0A5C">
      <w:pPr>
        <w:pStyle w:val="Answer"/>
        <w:ind w:left="0"/>
      </w:pPr>
    </w:p>
    <w:p w14:paraId="736AF08A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689ADD5C" w14:textId="77777777" w:rsidR="00AD4AD9" w:rsidRDefault="00AD4AD9" w:rsidP="004D0A5C">
      <w:pPr>
        <w:pStyle w:val="Answer"/>
        <w:ind w:left="0"/>
        <w:rPr>
          <w:color w:val="FF0000"/>
        </w:rPr>
      </w:pPr>
    </w:p>
    <w:p w14:paraId="182AFCBF" w14:textId="77777777" w:rsidR="00AD4AD9" w:rsidRDefault="00AD4AD9" w:rsidP="004D0A5C">
      <w:pPr>
        <w:pStyle w:val="Answer"/>
        <w:ind w:left="0"/>
      </w:pPr>
    </w:p>
    <w:p w14:paraId="442EFB8F" w14:textId="77777777" w:rsidR="00AD4AD9" w:rsidRDefault="00AD4AD9" w:rsidP="004D0A5C">
      <w:pPr>
        <w:pStyle w:val="Answer"/>
        <w:ind w:left="0"/>
      </w:pPr>
    </w:p>
    <w:p w14:paraId="5975846D" w14:textId="77777777" w:rsidR="00AD4AD9" w:rsidRPr="00C52FE7" w:rsidRDefault="00AD4AD9" w:rsidP="00C52FE7">
      <w:pPr>
        <w:rPr>
          <w:rFonts w:cs="Arial"/>
          <w:szCs w:val="22"/>
        </w:rPr>
      </w:pPr>
    </w:p>
    <w:p w14:paraId="57D57FBC" w14:textId="77777777" w:rsidR="00474F67" w:rsidRDefault="00474F67" w:rsidP="00474F67">
      <w:pPr>
        <w:rPr>
          <w:rFonts w:cs="Arial"/>
          <w:szCs w:val="22"/>
        </w:rPr>
      </w:pPr>
    </w:p>
    <w:p w14:paraId="349226D0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1AE0D" w14:textId="77777777" w:rsidR="00D14F5E" w:rsidRDefault="00D14F5E">
      <w:pPr>
        <w:spacing w:before="0" w:after="0"/>
      </w:pPr>
      <w:r>
        <w:separator/>
      </w:r>
    </w:p>
  </w:endnote>
  <w:endnote w:type="continuationSeparator" w:id="0">
    <w:p w14:paraId="3A9B5D15" w14:textId="77777777" w:rsidR="00D14F5E" w:rsidRDefault="00D14F5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5B561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62225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C9B897D" wp14:editId="15F638D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E4B446A" w14:textId="38CCA1F0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F256E" w:rsidRPr="00AF256E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88C868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9B897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E4B446A" w14:textId="38CCA1F0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AF256E" w:rsidRPr="00AF256E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88C868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EF149A" wp14:editId="6BF62DE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12D2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477E3" w14:textId="77777777" w:rsidR="00D14F5E" w:rsidRDefault="00D14F5E">
      <w:pPr>
        <w:spacing w:before="0" w:after="0"/>
      </w:pPr>
      <w:r>
        <w:separator/>
      </w:r>
    </w:p>
  </w:footnote>
  <w:footnote w:type="continuationSeparator" w:id="0">
    <w:p w14:paraId="4DD37BF0" w14:textId="77777777" w:rsidR="00D14F5E" w:rsidRDefault="00D14F5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C23AF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59484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2B2D354" wp14:editId="2161F72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5BF5CC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652C758" wp14:editId="70B64C5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37DF2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D6A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718A2"/>
    <w:multiLevelType w:val="hybridMultilevel"/>
    <w:tmpl w:val="00448D5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909283">
    <w:abstractNumId w:val="4"/>
  </w:num>
  <w:num w:numId="2" w16cid:durableId="963314556">
    <w:abstractNumId w:val="15"/>
  </w:num>
  <w:num w:numId="3" w16cid:durableId="1175026323">
    <w:abstractNumId w:val="22"/>
  </w:num>
  <w:num w:numId="4" w16cid:durableId="395862724">
    <w:abstractNumId w:val="17"/>
  </w:num>
  <w:num w:numId="5" w16cid:durableId="1755738042">
    <w:abstractNumId w:val="7"/>
  </w:num>
  <w:num w:numId="6" w16cid:durableId="194002946">
    <w:abstractNumId w:val="16"/>
  </w:num>
  <w:num w:numId="7" w16cid:durableId="1475026367">
    <w:abstractNumId w:val="7"/>
  </w:num>
  <w:num w:numId="8" w16cid:durableId="1697658885">
    <w:abstractNumId w:val="1"/>
  </w:num>
  <w:num w:numId="9" w16cid:durableId="874343444">
    <w:abstractNumId w:val="7"/>
    <w:lvlOverride w:ilvl="0">
      <w:startOverride w:val="1"/>
    </w:lvlOverride>
  </w:num>
  <w:num w:numId="10" w16cid:durableId="1710032031">
    <w:abstractNumId w:val="18"/>
  </w:num>
  <w:num w:numId="11" w16cid:durableId="1586567696">
    <w:abstractNumId w:val="14"/>
  </w:num>
  <w:num w:numId="12" w16cid:durableId="1003556314">
    <w:abstractNumId w:val="5"/>
  </w:num>
  <w:num w:numId="13" w16cid:durableId="1315573819">
    <w:abstractNumId w:val="13"/>
  </w:num>
  <w:num w:numId="14" w16cid:durableId="695733673">
    <w:abstractNumId w:val="19"/>
  </w:num>
  <w:num w:numId="15" w16cid:durableId="739790449">
    <w:abstractNumId w:val="11"/>
  </w:num>
  <w:num w:numId="16" w16cid:durableId="1552768345">
    <w:abstractNumId w:val="6"/>
  </w:num>
  <w:num w:numId="17" w16cid:durableId="863638794">
    <w:abstractNumId w:val="24"/>
  </w:num>
  <w:num w:numId="18" w16cid:durableId="1174998951">
    <w:abstractNumId w:val="25"/>
  </w:num>
  <w:num w:numId="19" w16cid:durableId="133063056">
    <w:abstractNumId w:val="3"/>
  </w:num>
  <w:num w:numId="20" w16cid:durableId="1111435252">
    <w:abstractNumId w:val="2"/>
  </w:num>
  <w:num w:numId="21" w16cid:durableId="2053186930">
    <w:abstractNumId w:val="9"/>
  </w:num>
  <w:num w:numId="22" w16cid:durableId="1594360027">
    <w:abstractNumId w:val="9"/>
    <w:lvlOverride w:ilvl="0">
      <w:startOverride w:val="1"/>
    </w:lvlOverride>
  </w:num>
  <w:num w:numId="23" w16cid:durableId="739984005">
    <w:abstractNumId w:val="23"/>
  </w:num>
  <w:num w:numId="24" w16cid:durableId="1528790314">
    <w:abstractNumId w:val="9"/>
    <w:lvlOverride w:ilvl="0">
      <w:startOverride w:val="1"/>
    </w:lvlOverride>
  </w:num>
  <w:num w:numId="25" w16cid:durableId="2133857980">
    <w:abstractNumId w:val="9"/>
    <w:lvlOverride w:ilvl="0">
      <w:startOverride w:val="1"/>
    </w:lvlOverride>
  </w:num>
  <w:num w:numId="26" w16cid:durableId="1231237368">
    <w:abstractNumId w:val="10"/>
  </w:num>
  <w:num w:numId="27" w16cid:durableId="1347828265">
    <w:abstractNumId w:val="20"/>
  </w:num>
  <w:num w:numId="28" w16cid:durableId="427968907">
    <w:abstractNumId w:val="9"/>
    <w:lvlOverride w:ilvl="0">
      <w:startOverride w:val="1"/>
    </w:lvlOverride>
  </w:num>
  <w:num w:numId="29" w16cid:durableId="1122965654">
    <w:abstractNumId w:val="21"/>
  </w:num>
  <w:num w:numId="30" w16cid:durableId="528838490">
    <w:abstractNumId w:val="9"/>
  </w:num>
  <w:num w:numId="31" w16cid:durableId="182939424">
    <w:abstractNumId w:val="9"/>
    <w:lvlOverride w:ilvl="0">
      <w:startOverride w:val="1"/>
    </w:lvlOverride>
  </w:num>
  <w:num w:numId="32" w16cid:durableId="313872372">
    <w:abstractNumId w:val="9"/>
    <w:lvlOverride w:ilvl="0">
      <w:startOverride w:val="1"/>
    </w:lvlOverride>
  </w:num>
  <w:num w:numId="33" w16cid:durableId="225380910">
    <w:abstractNumId w:val="0"/>
  </w:num>
  <w:num w:numId="34" w16cid:durableId="352535472">
    <w:abstractNumId w:val="12"/>
  </w:num>
  <w:num w:numId="35" w16cid:durableId="24596548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AD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5F20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52BB"/>
    <w:rsid w:val="00797FA7"/>
    <w:rsid w:val="008C1F1C"/>
    <w:rsid w:val="008D47A6"/>
    <w:rsid w:val="008F087B"/>
    <w:rsid w:val="00970833"/>
    <w:rsid w:val="009975A0"/>
    <w:rsid w:val="009C5C6E"/>
    <w:rsid w:val="00A2454C"/>
    <w:rsid w:val="00AD179E"/>
    <w:rsid w:val="00AD4AD9"/>
    <w:rsid w:val="00AE245C"/>
    <w:rsid w:val="00AF256E"/>
    <w:rsid w:val="00B054EC"/>
    <w:rsid w:val="00BE2C21"/>
    <w:rsid w:val="00C01D20"/>
    <w:rsid w:val="00C202BF"/>
    <w:rsid w:val="00C60280"/>
    <w:rsid w:val="00C858D7"/>
    <w:rsid w:val="00C92F19"/>
    <w:rsid w:val="00D073BC"/>
    <w:rsid w:val="00D14F5E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8DB94"/>
  <w15:docId w15:val="{0FE559C0-3E27-4DB2-B095-AA63EBAE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D4AD9"/>
    <w:rPr>
      <w:color w:val="0563C1" w:themeColor="hyperlink"/>
      <w:u w:val="single"/>
    </w:rPr>
  </w:style>
  <w:style w:type="paragraph" w:styleId="Revision">
    <w:name w:val="Revision"/>
    <w:hidden/>
    <w:semiHidden/>
    <w:rsid w:val="00AF256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acilityexecutive.com/2017/12/how-buildings-learn-machine-learning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1</Pages>
  <Words>73</Words>
  <Characters>405</Characters>
  <Application>Microsoft Office Word</Application>
  <DocSecurity>0</DocSecurity>
  <Lines>36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2021-09-24T11:15:00Z</dcterms:created>
  <dcterms:modified xsi:type="dcterms:W3CDTF">2025-11-12T21:44:00Z</dcterms:modified>
</cp:coreProperties>
</file>